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47E37" w14:textId="6513967D" w:rsidR="006B2F86" w:rsidRDefault="00807DCB" w:rsidP="00E71FC3">
      <w:pPr>
        <w:pStyle w:val="NoSpacing"/>
      </w:pPr>
      <w:r>
        <w:rPr>
          <w:u w:val="single"/>
        </w:rPr>
        <w:t>Anastacia WARNER</w:t>
      </w:r>
      <w:r>
        <w:t xml:space="preserve">   </w:t>
      </w:r>
      <w:proofErr w:type="gramStart"/>
      <w:r>
        <w:t xml:space="preserve">   (</w:t>
      </w:r>
      <w:proofErr w:type="gramEnd"/>
      <w:r>
        <w:t>fl.1438)</w:t>
      </w:r>
    </w:p>
    <w:p w14:paraId="3B8121DC" w14:textId="31E19A0F" w:rsidR="00807DCB" w:rsidRDefault="00807DCB" w:rsidP="00E71FC3">
      <w:pPr>
        <w:pStyle w:val="NoSpacing"/>
      </w:pPr>
      <w:r>
        <w:t>of Poole, Dorset.</w:t>
      </w:r>
    </w:p>
    <w:p w14:paraId="36DFEEF7" w14:textId="47DF5871" w:rsidR="00807DCB" w:rsidRDefault="00807DCB" w:rsidP="00E71FC3">
      <w:pPr>
        <w:pStyle w:val="NoSpacing"/>
      </w:pPr>
    </w:p>
    <w:p w14:paraId="5E50B14E" w14:textId="58AED766" w:rsidR="00807DCB" w:rsidRDefault="00807DCB" w:rsidP="00E71FC3">
      <w:pPr>
        <w:pStyle w:val="NoSpacing"/>
      </w:pPr>
    </w:p>
    <w:p w14:paraId="468A4AA2" w14:textId="1853AD0C" w:rsidR="00807DCB" w:rsidRDefault="00807DCB" w:rsidP="00E71FC3">
      <w:pPr>
        <w:pStyle w:val="NoSpacing"/>
      </w:pPr>
      <w:r>
        <w:t xml:space="preserve">= 1 William(q.v.).   </w:t>
      </w:r>
      <w:r>
        <w:t>(“Some Deeds of the County of Dorset” Kenneth Jacob p.3)</w:t>
      </w:r>
    </w:p>
    <w:p w14:paraId="5D226173" w14:textId="58D68F12" w:rsidR="00807DCB" w:rsidRDefault="00807DCB" w:rsidP="00E71FC3">
      <w:pPr>
        <w:pStyle w:val="NoSpacing"/>
      </w:pPr>
      <w:r>
        <w:t xml:space="preserve">She 2 = Roger </w:t>
      </w:r>
      <w:proofErr w:type="spellStart"/>
      <w:r>
        <w:t>Ivye</w:t>
      </w:r>
      <w:proofErr w:type="spellEnd"/>
      <w:r>
        <w:t>(q.v.).   (ibid.)</w:t>
      </w:r>
    </w:p>
    <w:p w14:paraId="3A3B9209" w14:textId="1A5E3DB6" w:rsidR="00807DCB" w:rsidRDefault="00807DCB" w:rsidP="00E71FC3">
      <w:pPr>
        <w:pStyle w:val="NoSpacing"/>
      </w:pPr>
    </w:p>
    <w:p w14:paraId="2C722BD0" w14:textId="330782FC" w:rsidR="00807DCB" w:rsidRDefault="00807DCB" w:rsidP="00E71FC3">
      <w:pPr>
        <w:pStyle w:val="NoSpacing"/>
      </w:pPr>
    </w:p>
    <w:p w14:paraId="4238CEC5" w14:textId="108FC89B" w:rsidR="00807DCB" w:rsidRDefault="00807DCB" w:rsidP="00E71FC3">
      <w:pPr>
        <w:pStyle w:val="NoSpacing"/>
      </w:pPr>
      <w:r>
        <w:t xml:space="preserve">  1 Mar.1438</w:t>
      </w:r>
      <w:r>
        <w:tab/>
        <w:t>She was bequeathed two tenements and a brewhouse in Poole in William’s</w:t>
      </w:r>
    </w:p>
    <w:p w14:paraId="770F896B" w14:textId="4563D248" w:rsidR="00807DCB" w:rsidRDefault="00807DCB" w:rsidP="00E71FC3">
      <w:pPr>
        <w:pStyle w:val="NoSpacing"/>
      </w:pPr>
      <w:r>
        <w:tab/>
      </w:r>
      <w:r>
        <w:tab/>
        <w:t>Will.   (ibid.)</w:t>
      </w:r>
    </w:p>
    <w:p w14:paraId="2186DEA3" w14:textId="4E17DBD2" w:rsidR="00807DCB" w:rsidRDefault="00807DCB" w:rsidP="00E71FC3">
      <w:pPr>
        <w:pStyle w:val="NoSpacing"/>
      </w:pPr>
    </w:p>
    <w:p w14:paraId="0458E182" w14:textId="60CFE003" w:rsidR="00807DCB" w:rsidRDefault="00807DCB" w:rsidP="00E71FC3">
      <w:pPr>
        <w:pStyle w:val="NoSpacing"/>
      </w:pPr>
    </w:p>
    <w:p w14:paraId="21D1BE3D" w14:textId="01358BE6" w:rsidR="00807DCB" w:rsidRPr="00807DCB" w:rsidRDefault="00807DCB" w:rsidP="00E71FC3">
      <w:pPr>
        <w:pStyle w:val="NoSpacing"/>
      </w:pPr>
      <w:r>
        <w:t>5 September 2018</w:t>
      </w:r>
      <w:bookmarkStart w:id="0" w:name="_GoBack"/>
      <w:bookmarkEnd w:id="0"/>
    </w:p>
    <w:sectPr w:rsidR="00807DCB" w:rsidRPr="00807DC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0184B" w14:textId="77777777" w:rsidR="00807DCB" w:rsidRDefault="00807DCB" w:rsidP="00E71FC3">
      <w:pPr>
        <w:spacing w:after="0" w:line="240" w:lineRule="auto"/>
      </w:pPr>
      <w:r>
        <w:separator/>
      </w:r>
    </w:p>
  </w:endnote>
  <w:endnote w:type="continuationSeparator" w:id="0">
    <w:p w14:paraId="23E06893" w14:textId="77777777" w:rsidR="00807DCB" w:rsidRDefault="00807D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595E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CE16E" w14:textId="77777777" w:rsidR="00807DCB" w:rsidRDefault="00807DCB" w:rsidP="00E71FC3">
      <w:pPr>
        <w:spacing w:after="0" w:line="240" w:lineRule="auto"/>
      </w:pPr>
      <w:r>
        <w:separator/>
      </w:r>
    </w:p>
  </w:footnote>
  <w:footnote w:type="continuationSeparator" w:id="0">
    <w:p w14:paraId="2FC9EFE1" w14:textId="77777777" w:rsidR="00807DCB" w:rsidRDefault="00807D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DCB"/>
    <w:rsid w:val="001A7C09"/>
    <w:rsid w:val="00577BD5"/>
    <w:rsid w:val="00656CBA"/>
    <w:rsid w:val="006A1F77"/>
    <w:rsid w:val="00733BE7"/>
    <w:rsid w:val="00807DC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2BA86"/>
  <w15:chartTrackingRefBased/>
  <w15:docId w15:val="{03D67C1B-1ACF-4656-8CC6-1971B3D0E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2018-09-05T13:34:00Z</dcterms:created>
  <dcterms:modified xsi:type="dcterms:W3CDTF">2018-09-05T13:37:00Z</dcterms:modified>
</cp:coreProperties>
</file>